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E3E69" w14:textId="790D3714" w:rsidR="00535962" w:rsidRPr="00F7167E" w:rsidRDefault="00A35B5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22F0C27" wp14:editId="741FD5F4">
                <wp:simplePos x="0" y="0"/>
                <wp:positionH relativeFrom="column">
                  <wp:posOffset>7445374</wp:posOffset>
                </wp:positionH>
                <wp:positionV relativeFrom="paragraph">
                  <wp:posOffset>-591185</wp:posOffset>
                </wp:positionV>
                <wp:extent cx="2022475" cy="701040"/>
                <wp:effectExtent l="0" t="0" r="1587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247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40472199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B65ADD4" w14:textId="03C366C8" w:rsidR="00A35B57" w:rsidRPr="0069758A" w:rsidRDefault="00A35B57" w:rsidP="00A35B57">
                                        <w:pPr>
                                          <w:rPr>
                                            <w:lang w:val="en-US"/>
                                          </w:rPr>
                                        </w:pPr>
                                        <w:r w:rsidRPr="0069758A">
                                          <w:rPr>
                                            <w:rStyle w:val="Style2"/>
                                            <w:lang w:val="en-US"/>
                                          </w:rPr>
                                          <w:t>CONADIS-CCC-CP-2025-000</w:t>
                                        </w:r>
                                        <w:r w:rsidR="00AB0776">
                                          <w:rPr>
                                            <w:rStyle w:val="Style2"/>
                                            <w:lang w:val="en-US"/>
                                          </w:rPr>
                                          <w:t>6</w:t>
                                        </w:r>
                                      </w:p>
                                    </w:sdtContent>
                                  </w:sdt>
                                  <w:p w14:paraId="4BCA3EC2" w14:textId="76CA7A53" w:rsidR="00840E00" w:rsidRPr="00535962" w:rsidRDefault="00AB0776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FFFBAA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2F0C27" id="Group 20" o:spid="_x0000_s1026" style="position:absolute;margin-left:586.25pt;margin-top:-46.55pt;width:159.2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40472199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B65ADD4" w14:textId="03C366C8" w:rsidR="00A35B57" w:rsidRPr="0069758A" w:rsidRDefault="00A35B57" w:rsidP="00A35B57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69758A">
                                    <w:rPr>
                                      <w:rStyle w:val="Style2"/>
                                      <w:lang w:val="en-US"/>
                                    </w:rPr>
                                    <w:t>CONADIS-CCC-CP-2025-000</w:t>
                                  </w:r>
                                  <w:r w:rsidR="00AB0776">
                                    <w:rPr>
                                      <w:rStyle w:val="Style2"/>
                                      <w:lang w:val="en-US"/>
                                    </w:rPr>
                                    <w:t>6</w:t>
                                  </w:r>
                                </w:p>
                              </w:sdtContent>
                            </w:sdt>
                            <w:p w14:paraId="4BCA3EC2" w14:textId="76CA7A53" w:rsidR="00840E00" w:rsidRPr="00535962" w:rsidRDefault="00AB0776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8FFFBAA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46A8D674" wp14:editId="5637F09D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B169406" wp14:editId="06098484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57AF5" w14:textId="2CBC95D9" w:rsidR="00BC61BD" w:rsidRPr="00BC61BD" w:rsidRDefault="00A35B5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35B5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9CD6D9D" wp14:editId="38F2FA53">
                                      <wp:extent cx="798830" cy="723900"/>
                                      <wp:effectExtent l="133350" t="152400" r="134620" b="152400"/>
                                      <wp:docPr id="906591845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06591845" name="Imagen 13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8960" cy="72401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69406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BX9e8a3gAAAAo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5EE57AF5" w14:textId="2CBC95D9" w:rsidR="00BC61BD" w:rsidRPr="00BC61BD" w:rsidRDefault="00A35B57">
                          <w:pPr>
                            <w:rPr>
                              <w:lang w:val="en-US"/>
                            </w:rPr>
                          </w:pPr>
                          <w:r w:rsidRPr="00A35B57">
                            <w:drawing>
                              <wp:inline distT="0" distB="0" distL="0" distR="0" wp14:anchorId="59CD6D9D" wp14:editId="38F2FA53">
                                <wp:extent cx="798830" cy="723900"/>
                                <wp:effectExtent l="133350" t="152400" r="134620" b="152400"/>
                                <wp:docPr id="906591845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06591845" name="Imagen 13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8960" cy="72401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70EB05" wp14:editId="4AF4D83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D96BE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0EB05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381D96BE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7ACD22B9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176EB4" wp14:editId="53FEB61F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8E25B" w14:textId="77777777" w:rsidR="002E1412" w:rsidRPr="002E1412" w:rsidRDefault="00AB077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76EB4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6958E25B" w14:textId="77777777" w:rsidR="002E1412" w:rsidRPr="002E1412" w:rsidRDefault="009720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9DAF15" wp14:editId="5552A114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5A1FB" w14:textId="77777777" w:rsidR="0026335F" w:rsidRPr="0026335F" w:rsidRDefault="00AB077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DAF15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5915A1FB" w14:textId="77777777" w:rsidR="0026335F" w:rsidRPr="0026335F" w:rsidRDefault="0097202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BA1895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FA5E32" wp14:editId="68FC8D83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0187E" w14:textId="77777777" w:rsidR="00F7443C" w:rsidRPr="004767CC" w:rsidRDefault="00AB077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A5E32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0330187E" w14:textId="77777777" w:rsidR="00F7443C" w:rsidRPr="004767CC" w:rsidRDefault="009720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CDC344" wp14:editId="5FC8D806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7D4F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DC344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147D4F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04DCBE5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0393D9C6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5A1642A4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30772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CF11C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75E9082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C5E58E1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07EAC7DE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5502415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290F76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E6FF3A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47E2065C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451ACAF8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FE953E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54392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56036E60" w14:textId="77777777" w:rsidTr="00822B7A">
        <w:trPr>
          <w:trHeight w:val="229"/>
          <w:jc w:val="center"/>
        </w:trPr>
        <w:tc>
          <w:tcPr>
            <w:tcW w:w="0" w:type="auto"/>
          </w:tcPr>
          <w:p w14:paraId="3A8470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5D8EF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77DA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1247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4880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F7832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3483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6B12C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D92FD6B" w14:textId="77777777" w:rsidTr="00822B7A">
        <w:trPr>
          <w:trHeight w:val="211"/>
          <w:jc w:val="center"/>
        </w:trPr>
        <w:tc>
          <w:tcPr>
            <w:tcW w:w="0" w:type="auto"/>
          </w:tcPr>
          <w:p w14:paraId="5CAE4B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5A51C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A45DE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57DC5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50EDA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5DF5F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56EA0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006526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4AA92EE" w14:textId="77777777" w:rsidTr="00822B7A">
        <w:trPr>
          <w:trHeight w:val="229"/>
          <w:jc w:val="center"/>
        </w:trPr>
        <w:tc>
          <w:tcPr>
            <w:tcW w:w="0" w:type="auto"/>
          </w:tcPr>
          <w:p w14:paraId="0B10FC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5A7A3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B2F3B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E14ED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D9C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EAFB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5C6F6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CF596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F967CAA" w14:textId="77777777" w:rsidTr="00822B7A">
        <w:trPr>
          <w:trHeight w:val="229"/>
          <w:jc w:val="center"/>
        </w:trPr>
        <w:tc>
          <w:tcPr>
            <w:tcW w:w="0" w:type="auto"/>
          </w:tcPr>
          <w:p w14:paraId="6ED36F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07226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6385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58181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A20B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CB0FC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CDAA1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A6494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C06556" w14:textId="77777777" w:rsidTr="00822B7A">
        <w:trPr>
          <w:trHeight w:val="229"/>
          <w:jc w:val="center"/>
        </w:trPr>
        <w:tc>
          <w:tcPr>
            <w:tcW w:w="0" w:type="auto"/>
          </w:tcPr>
          <w:p w14:paraId="6B393D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DEDDD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95BB5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E45B46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262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A3EB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FD2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18913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F8977C" w14:textId="77777777" w:rsidTr="00822B7A">
        <w:trPr>
          <w:trHeight w:val="229"/>
          <w:jc w:val="center"/>
        </w:trPr>
        <w:tc>
          <w:tcPr>
            <w:tcW w:w="0" w:type="auto"/>
          </w:tcPr>
          <w:p w14:paraId="09FC6E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34378B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E09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9B23C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5BDE1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0902A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5B819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2CA1E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3EA3EA" w14:textId="77777777" w:rsidTr="00822B7A">
        <w:trPr>
          <w:trHeight w:val="229"/>
          <w:jc w:val="center"/>
        </w:trPr>
        <w:tc>
          <w:tcPr>
            <w:tcW w:w="0" w:type="auto"/>
          </w:tcPr>
          <w:p w14:paraId="71D836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E9D9D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AC8A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93CDF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4A6F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5961E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B0F9D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278C4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1A11243" w14:textId="77777777" w:rsidTr="00822B7A">
        <w:trPr>
          <w:trHeight w:val="211"/>
          <w:jc w:val="center"/>
        </w:trPr>
        <w:tc>
          <w:tcPr>
            <w:tcW w:w="0" w:type="auto"/>
          </w:tcPr>
          <w:p w14:paraId="7F2333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479D5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0F7496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9C6C0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8C5FD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EA910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6F867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2B76B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A796F2A" w14:textId="77777777" w:rsidTr="00822B7A">
        <w:trPr>
          <w:trHeight w:val="229"/>
          <w:jc w:val="center"/>
        </w:trPr>
        <w:tc>
          <w:tcPr>
            <w:tcW w:w="0" w:type="auto"/>
          </w:tcPr>
          <w:p w14:paraId="1B4649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28E6A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CAADD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1FCEC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F0E63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612F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477B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59BB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8DD7B41" w14:textId="77777777" w:rsidTr="00822B7A">
        <w:trPr>
          <w:trHeight w:val="229"/>
          <w:jc w:val="center"/>
        </w:trPr>
        <w:tc>
          <w:tcPr>
            <w:tcW w:w="0" w:type="auto"/>
          </w:tcPr>
          <w:p w14:paraId="1FAA89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C6BEA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314AE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651B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0DC2E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9FD50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5F80F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872D8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53CE307F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82767B5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0AC24FF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B83707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C7E004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68DDCACE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FBA3C52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DAB35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EAE484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9612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44FBE3" wp14:editId="2B7FE5A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C3E93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44FB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6C3E93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9A9F6C" wp14:editId="1AE2DBF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FD8CE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2124BD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49A9F6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8FD8CE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2124BD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4E2F626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C1D2B29" wp14:editId="560D7F9D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209DFD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6FDCA18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7B9E6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5B288651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43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4723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049F0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7202D"/>
    <w:rsid w:val="009A2AEC"/>
    <w:rsid w:val="009A41E5"/>
    <w:rsid w:val="00A16099"/>
    <w:rsid w:val="00A35B57"/>
    <w:rsid w:val="00A640BD"/>
    <w:rsid w:val="00A6449B"/>
    <w:rsid w:val="00A73BAD"/>
    <w:rsid w:val="00AB0776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932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4AE34C6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Compras CONADIS</cp:lastModifiedBy>
  <cp:revision>3</cp:revision>
  <cp:lastPrinted>2011-03-04T19:05:00Z</cp:lastPrinted>
  <dcterms:created xsi:type="dcterms:W3CDTF">2025-10-02T18:29:00Z</dcterms:created>
  <dcterms:modified xsi:type="dcterms:W3CDTF">2025-10-02T18:29:00Z</dcterms:modified>
</cp:coreProperties>
</file>